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3189C" w14:textId="77777777" w:rsidR="00DC2897" w:rsidRDefault="00DC2897" w:rsidP="00DC2897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Leonard MEDELTON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3AC3F8F5" w14:textId="77777777" w:rsidR="00DC2897" w:rsidRDefault="00DC2897" w:rsidP="00DC2897">
      <w:pPr>
        <w:pStyle w:val="NoSpacing"/>
        <w:rPr>
          <w:rFonts w:eastAsia="Times New Roman"/>
        </w:rPr>
      </w:pPr>
    </w:p>
    <w:p w14:paraId="0B329225" w14:textId="77777777" w:rsidR="00DC2897" w:rsidRDefault="00DC2897" w:rsidP="00DC2897">
      <w:pPr>
        <w:pStyle w:val="NoSpacing"/>
        <w:rPr>
          <w:rFonts w:eastAsia="Times New Roman"/>
        </w:rPr>
      </w:pPr>
    </w:p>
    <w:p w14:paraId="2E1D3F54" w14:textId="77777777" w:rsidR="00DC2897" w:rsidRDefault="00DC2897" w:rsidP="00DC2897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1 Sep.1484</w:t>
      </w:r>
      <w:r>
        <w:rPr>
          <w:rFonts w:eastAsia="Times New Roman"/>
        </w:rPr>
        <w:tab/>
        <w:t xml:space="preserve">Dame Margaret </w:t>
      </w:r>
      <w:proofErr w:type="spellStart"/>
      <w:r>
        <w:rPr>
          <w:rFonts w:eastAsia="Times New Roman"/>
        </w:rPr>
        <w:t>Chocke</w:t>
      </w:r>
      <w:proofErr w:type="spellEnd"/>
      <w:r>
        <w:rPr>
          <w:rFonts w:eastAsia="Times New Roman"/>
        </w:rPr>
        <w:t xml:space="preserve">(q.v.) bequeathed him and Thomas </w:t>
      </w:r>
      <w:proofErr w:type="spellStart"/>
      <w:r>
        <w:rPr>
          <w:rFonts w:eastAsia="Times New Roman"/>
        </w:rPr>
        <w:t>Straunge</w:t>
      </w:r>
      <w:proofErr w:type="spellEnd"/>
      <w:r>
        <w:rPr>
          <w:rFonts w:eastAsia="Times New Roman"/>
        </w:rPr>
        <w:t>(q.v.)</w:t>
      </w:r>
    </w:p>
    <w:p w14:paraId="33134199" w14:textId="77777777" w:rsidR="00DC2897" w:rsidRDefault="00DC2897" w:rsidP="00DC289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half each of the proceeds of the sale of her sheep at </w:t>
      </w:r>
      <w:proofErr w:type="spellStart"/>
      <w:r>
        <w:rPr>
          <w:rFonts w:eastAsia="Times New Roman"/>
        </w:rPr>
        <w:t>Leckhampton</w:t>
      </w:r>
      <w:proofErr w:type="spellEnd"/>
      <w:r>
        <w:rPr>
          <w:rFonts w:eastAsia="Times New Roman"/>
        </w:rPr>
        <w:t>.</w:t>
      </w:r>
    </w:p>
    <w:p w14:paraId="04C85A62" w14:textId="77777777" w:rsidR="00DC2897" w:rsidRDefault="00DC2897" w:rsidP="00DC289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</w:p>
    <w:p w14:paraId="1540263D" w14:textId="77777777" w:rsidR="00DC2897" w:rsidRDefault="00DC2897" w:rsidP="00DC2897">
      <w:pPr>
        <w:pStyle w:val="NoSpacing"/>
        <w:ind w:left="720" w:firstLine="720"/>
        <w:rPr>
          <w:rFonts w:eastAsia="Times New Roman"/>
        </w:rPr>
      </w:pP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</w:t>
      </w:r>
    </w:p>
    <w:p w14:paraId="5907B452" w14:textId="77777777" w:rsidR="00DC2897" w:rsidRDefault="00DC2897" w:rsidP="00DC2897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pp.303-5)</w:t>
      </w:r>
    </w:p>
    <w:p w14:paraId="179D968B" w14:textId="77777777" w:rsidR="00DC2897" w:rsidRDefault="00DC2897" w:rsidP="00DC2897">
      <w:pPr>
        <w:pStyle w:val="NoSpacing"/>
        <w:rPr>
          <w:rFonts w:eastAsia="Times New Roman"/>
        </w:rPr>
      </w:pPr>
    </w:p>
    <w:p w14:paraId="13A5036D" w14:textId="77777777" w:rsidR="00DC2897" w:rsidRDefault="00DC2897" w:rsidP="00DC2897">
      <w:pPr>
        <w:pStyle w:val="NoSpacing"/>
        <w:rPr>
          <w:rFonts w:eastAsia="Times New Roman"/>
        </w:rPr>
      </w:pPr>
    </w:p>
    <w:p w14:paraId="3C813787" w14:textId="77777777" w:rsidR="00DC2897" w:rsidRDefault="00DC2897" w:rsidP="00DC2897">
      <w:pPr>
        <w:pStyle w:val="NoSpacing"/>
        <w:rPr>
          <w:rFonts w:eastAsia="Times New Roman"/>
        </w:rPr>
      </w:pPr>
      <w:r>
        <w:rPr>
          <w:rFonts w:eastAsia="Times New Roman"/>
        </w:rPr>
        <w:t>1 April 2023</w:t>
      </w:r>
    </w:p>
    <w:p w14:paraId="443C02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DC28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9B83" w14:textId="77777777" w:rsidR="00DC2897" w:rsidRDefault="00DC2897" w:rsidP="009139A6">
      <w:r>
        <w:separator/>
      </w:r>
    </w:p>
  </w:endnote>
  <w:endnote w:type="continuationSeparator" w:id="0">
    <w:p w14:paraId="00FD28E9" w14:textId="77777777" w:rsidR="00DC2897" w:rsidRDefault="00DC28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61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4B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FD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8CE6" w14:textId="77777777" w:rsidR="00DC2897" w:rsidRDefault="00DC2897" w:rsidP="009139A6">
      <w:r>
        <w:separator/>
      </w:r>
    </w:p>
  </w:footnote>
  <w:footnote w:type="continuationSeparator" w:id="0">
    <w:p w14:paraId="694191A5" w14:textId="77777777" w:rsidR="00DC2897" w:rsidRDefault="00DC28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E6A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F8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34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289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A278E"/>
  <w15:chartTrackingRefBased/>
  <w15:docId w15:val="{EF708013-31B2-4068-A8AD-9D3A3E19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2023-04-13T20:33:00Z</dcterms:created>
  <dcterms:modified xsi:type="dcterms:W3CDTF">2023-04-13T20:34:00Z</dcterms:modified>
</cp:coreProperties>
</file>